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13FC8" w14:textId="77777777" w:rsidR="00C01AC0" w:rsidRDefault="00C01AC0" w:rsidP="004B3FFD"/>
    <w:p w14:paraId="0AA8B7E6" w14:textId="77777777" w:rsidR="00C01AC0" w:rsidRDefault="00C01AC0" w:rsidP="004B3FFD"/>
    <w:p w14:paraId="05A396AD" w14:textId="7B1C5670" w:rsidR="00C01AC0" w:rsidRDefault="00C01AC0" w:rsidP="004B3FFD">
      <w:r>
        <w:t>prof. dr. P.H. van Tienderen</w:t>
      </w:r>
      <w:r>
        <w:br/>
      </w:r>
      <w:r w:rsidRPr="008C51CB">
        <w:t>Postbus 92416</w:t>
      </w:r>
      <w:r w:rsidRPr="008C51CB">
        <w:br/>
        <w:t>1090 GE Amsterdam</w:t>
      </w:r>
      <w:r>
        <w:rPr>
          <w:rFonts w:ascii="Open Sans" w:hAnsi="Open Sans" w:cs="Open Sans"/>
          <w:b/>
          <w:bCs/>
          <w:color w:val="000000"/>
          <w:sz w:val="17"/>
          <w:szCs w:val="17"/>
        </w:rPr>
        <w:t xml:space="preserve"> </w:t>
      </w:r>
    </w:p>
    <w:p w14:paraId="6FD80D16" w14:textId="77777777" w:rsidR="00C01AC0" w:rsidRDefault="00C01AC0" w:rsidP="004B3FFD"/>
    <w:p w14:paraId="4E7B0592" w14:textId="77777777" w:rsidR="00C01AC0" w:rsidRDefault="00C01AC0" w:rsidP="004B3FFD">
      <w:r>
        <w:tab/>
      </w:r>
      <w:r>
        <w:tab/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6"/>
        <w:gridCol w:w="2116"/>
      </w:tblGrid>
      <w:tr w:rsidR="00C01AC0" w14:paraId="2B56F698" w14:textId="77777777" w:rsidTr="00C01AC0">
        <w:trPr>
          <w:trHeight w:val="544"/>
        </w:trPr>
        <w:tc>
          <w:tcPr>
            <w:tcW w:w="6946" w:type="dxa"/>
          </w:tcPr>
          <w:p w14:paraId="60918030" w14:textId="3207D537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  <w:r w:rsidRPr="00676CC9">
              <w:rPr>
                <w:b/>
                <w:bCs/>
                <w:sz w:val="16"/>
                <w:szCs w:val="16"/>
              </w:rPr>
              <w:t>Datum</w:t>
            </w:r>
            <w:r>
              <w:br/>
            </w:r>
            <w:r w:rsidR="0BFCF5FC">
              <w:t>3</w:t>
            </w:r>
            <w:r w:rsidR="00633026">
              <w:t xml:space="preserve"> </w:t>
            </w:r>
            <w:r w:rsidR="00301330">
              <w:t>juni</w:t>
            </w:r>
            <w:r>
              <w:t xml:space="preserve"> </w:t>
            </w:r>
            <w:r w:rsidRPr="00676CC9">
              <w:t>2025</w:t>
            </w:r>
            <w:r>
              <w:tab/>
            </w:r>
          </w:p>
        </w:tc>
        <w:tc>
          <w:tcPr>
            <w:tcW w:w="2116" w:type="dxa"/>
          </w:tcPr>
          <w:p w14:paraId="48EF9C96" w14:textId="472388F3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Uw kenmerk</w:t>
            </w:r>
            <w:r>
              <w:rPr>
                <w:b/>
                <w:bCs/>
                <w:sz w:val="16"/>
                <w:szCs w:val="16"/>
              </w:rPr>
              <w:br/>
            </w:r>
          </w:p>
        </w:tc>
      </w:tr>
      <w:tr w:rsidR="00C01AC0" w14:paraId="3C70EAE7" w14:textId="77777777" w:rsidTr="00C01AC0">
        <w:trPr>
          <w:trHeight w:val="566"/>
        </w:trPr>
        <w:tc>
          <w:tcPr>
            <w:tcW w:w="6946" w:type="dxa"/>
          </w:tcPr>
          <w:p w14:paraId="423EDF5D" w14:textId="7AE8DE12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Contactpersoon</w:t>
            </w:r>
            <w:r>
              <w:rPr>
                <w:b/>
                <w:bCs/>
                <w:sz w:val="16"/>
                <w:szCs w:val="16"/>
              </w:rPr>
              <w:br/>
            </w:r>
            <w:r w:rsidR="00DB1E7F">
              <w:t>R.A.J. Wacanno</w:t>
            </w:r>
            <w:r>
              <w:tab/>
            </w:r>
          </w:p>
        </w:tc>
        <w:tc>
          <w:tcPr>
            <w:tcW w:w="2116" w:type="dxa"/>
          </w:tcPr>
          <w:p w14:paraId="010BCAD4" w14:textId="0F09888B" w:rsidR="00C01AC0" w:rsidRDefault="00C01AC0" w:rsidP="004B3FFD">
            <w:r>
              <w:rPr>
                <w:b/>
                <w:bCs/>
                <w:sz w:val="16"/>
                <w:szCs w:val="16"/>
              </w:rPr>
              <w:t>Ons kenmerk</w:t>
            </w:r>
            <w:r>
              <w:br/>
              <w:t>2425-</w:t>
            </w:r>
            <w:r w:rsidR="03EE6AD2">
              <w:t>14</w:t>
            </w:r>
          </w:p>
        </w:tc>
      </w:tr>
      <w:tr w:rsidR="00C01AC0" w14:paraId="00EE58AF" w14:textId="77777777" w:rsidTr="00C01AC0">
        <w:trPr>
          <w:trHeight w:val="560"/>
        </w:trPr>
        <w:tc>
          <w:tcPr>
            <w:tcW w:w="6946" w:type="dxa"/>
          </w:tcPr>
          <w:p w14:paraId="52F06920" w14:textId="04C544CF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Onderwerp</w:t>
            </w:r>
            <w:r>
              <w:rPr>
                <w:b/>
                <w:bCs/>
                <w:sz w:val="16"/>
                <w:szCs w:val="16"/>
              </w:rPr>
              <w:br/>
            </w:r>
            <w:r w:rsidR="00DB1E7F">
              <w:t>Informatievoorziening DT-overleg</w:t>
            </w:r>
            <w:r>
              <w:tab/>
            </w:r>
          </w:p>
        </w:tc>
        <w:tc>
          <w:tcPr>
            <w:tcW w:w="2116" w:type="dxa"/>
          </w:tcPr>
          <w:p w14:paraId="6BFDC152" w14:textId="77777777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C01AC0" w14:paraId="70B5E34B" w14:textId="77777777" w:rsidTr="00C01AC0">
        <w:tc>
          <w:tcPr>
            <w:tcW w:w="6946" w:type="dxa"/>
          </w:tcPr>
          <w:p w14:paraId="52CCE8A5" w14:textId="61E349AD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Bijlage</w:t>
            </w:r>
            <w:r>
              <w:rPr>
                <w:b/>
                <w:bCs/>
                <w:sz w:val="16"/>
                <w:szCs w:val="16"/>
              </w:rPr>
              <w:br/>
            </w:r>
            <w:r w:rsidR="00DB1E7F">
              <w:t>N.v.t.</w:t>
            </w:r>
            <w:r>
              <w:tab/>
            </w:r>
          </w:p>
        </w:tc>
        <w:tc>
          <w:tcPr>
            <w:tcW w:w="2116" w:type="dxa"/>
          </w:tcPr>
          <w:p w14:paraId="1A05EF31" w14:textId="77777777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CDDB2CE" w14:textId="77777777" w:rsidR="00C01AC0" w:rsidRDefault="00C01AC0" w:rsidP="00C01AC0"/>
    <w:p w14:paraId="3021345F" w14:textId="77777777" w:rsidR="00C01AC0" w:rsidRDefault="00C01AC0" w:rsidP="00C01AC0">
      <w:r>
        <w:t>Geachte decaan, beste Peter,</w:t>
      </w:r>
    </w:p>
    <w:p w14:paraId="04E2E872" w14:textId="77777777" w:rsidR="00C01AC0" w:rsidRDefault="00C01AC0" w:rsidP="00C01AC0"/>
    <w:p w14:paraId="0FFC1F47" w14:textId="6F792FD9" w:rsidR="00C01AC0" w:rsidRDefault="00C01AC0" w:rsidP="00C01AC0">
      <w:r w:rsidRPr="00EA52FB">
        <w:t>De Facultaire Studentenraad van de Faculteit der Natuurwetenschappen, Wiskunde en Informatica 2024-2025—hierna “de raad”—wil middels deze brief</w:t>
      </w:r>
      <w:r>
        <w:t xml:space="preserve"> </w:t>
      </w:r>
      <w:r w:rsidR="009D39D3">
        <w:t xml:space="preserve">een aantal verzoeken doen ten aanzien van de informatievoorziening omtrent </w:t>
      </w:r>
      <w:r w:rsidR="007138CC">
        <w:t>het wekelijk overleg van uw directieteam.</w:t>
      </w:r>
    </w:p>
    <w:p w14:paraId="5648B3AB" w14:textId="176AF478" w:rsidR="00C01AC0" w:rsidRDefault="007138CC" w:rsidP="00C01AC0">
      <w:r>
        <w:t xml:space="preserve">Tijdens het afgelopen Bestuurlijk Overleg hebben wij reeds onze wens geuit </w:t>
      </w:r>
      <w:r w:rsidR="00AE3FE2">
        <w:t xml:space="preserve">tijdig geïnformeerd te worden over de onderwerpen die op het DT-overleg aan bod komen. Vanuit de WHW hebben wij recht op tijdige verstrekking van informatie die wij noodzakelijk achten voor ons werk als medezeggenschapsorgaan. Wij </w:t>
      </w:r>
      <w:r w:rsidR="0007488F">
        <w:t xml:space="preserve">zijn van mening dat de agenda van dit overleg, en de verslagen die hiervan worden opgesteld, hier ook onder vallen. </w:t>
      </w:r>
    </w:p>
    <w:p w14:paraId="6891A81B" w14:textId="74DA44EA" w:rsidR="0007488F" w:rsidRDefault="0007488F" w:rsidP="00C01AC0">
      <w:r>
        <w:t xml:space="preserve">Op dit moment staan er al verslagen op de website van medewerkers van de faculteit, maar dit is niet </w:t>
      </w:r>
      <w:r w:rsidR="002416E9">
        <w:t xml:space="preserve">makkelijk toegankelijk voor onze leden. Daarnaast zijn er sinds medio maart geen verslagen meer gepubliceerd. </w:t>
      </w:r>
    </w:p>
    <w:p w14:paraId="3C85074C" w14:textId="77A8DE37" w:rsidR="002416E9" w:rsidRDefault="007E3A16" w:rsidP="00C01AC0">
      <w:r>
        <w:t xml:space="preserve">Om </w:t>
      </w:r>
      <w:r w:rsidR="00B12590">
        <w:t xml:space="preserve">expliciet te maken wat wij als raad graag in dit verband zouden zien, hebben wij </w:t>
      </w:r>
      <w:r w:rsidR="006A7530">
        <w:t>de volgende verzoeken:</w:t>
      </w:r>
    </w:p>
    <w:p w14:paraId="58D243F6" w14:textId="62DB96BE" w:rsidR="006A7530" w:rsidRDefault="00084088" w:rsidP="006A7530">
      <w:pPr>
        <w:pStyle w:val="Lijstalinea"/>
        <w:numPr>
          <w:ilvl w:val="0"/>
          <w:numId w:val="2"/>
        </w:numPr>
      </w:pPr>
      <w:r>
        <w:t xml:space="preserve">De raad </w:t>
      </w:r>
      <w:r w:rsidR="00FD19A3">
        <w:t>roept</w:t>
      </w:r>
      <w:r>
        <w:t xml:space="preserve"> het DT </w:t>
      </w:r>
      <w:r w:rsidR="00AF63C0">
        <w:t>op</w:t>
      </w:r>
      <w:r>
        <w:t xml:space="preserve"> de achterstallige publicatie van overle</w:t>
      </w:r>
      <w:r w:rsidR="0009128D">
        <w:t>g</w:t>
      </w:r>
      <w:r>
        <w:t>ver</w:t>
      </w:r>
      <w:r w:rsidR="003004A7">
        <w:t>slagen die wij geconstateerd</w:t>
      </w:r>
      <w:r w:rsidR="0009128D">
        <w:t xml:space="preserve"> hebben zo spoedig mogelijk in te halen.</w:t>
      </w:r>
    </w:p>
    <w:p w14:paraId="6DB6908A" w14:textId="179163D3" w:rsidR="0009128D" w:rsidRDefault="0009128D" w:rsidP="006A7530">
      <w:pPr>
        <w:pStyle w:val="Lijstalinea"/>
        <w:numPr>
          <w:ilvl w:val="0"/>
          <w:numId w:val="2"/>
        </w:numPr>
      </w:pPr>
      <w:r>
        <w:t xml:space="preserve">De raad </w:t>
      </w:r>
      <w:r w:rsidR="00AF63C0">
        <w:t>roept</w:t>
      </w:r>
      <w:r>
        <w:t xml:space="preserve"> het DT</w:t>
      </w:r>
      <w:r w:rsidR="00AF63C0">
        <w:t xml:space="preserve"> op</w:t>
      </w:r>
      <w:r>
        <w:t xml:space="preserve"> </w:t>
      </w:r>
      <w:r w:rsidR="008473B0">
        <w:t xml:space="preserve">de verslagen op zo’n manier te publiceren, dat deze ook voor </w:t>
      </w:r>
      <w:r w:rsidR="00FD19A3">
        <w:t>studenten inzichtelijk zijn.</w:t>
      </w:r>
    </w:p>
    <w:p w14:paraId="51EF3D40" w14:textId="61ECD413" w:rsidR="00FD19A3" w:rsidRDefault="00FD19A3" w:rsidP="006A7530">
      <w:pPr>
        <w:pStyle w:val="Lijstalinea"/>
        <w:numPr>
          <w:ilvl w:val="0"/>
          <w:numId w:val="2"/>
        </w:numPr>
      </w:pPr>
      <w:r>
        <w:t>De raad v</w:t>
      </w:r>
      <w:r w:rsidR="00AF63C0">
        <w:t xml:space="preserve">erzoekt het DT om de agenda van het DT-overleg </w:t>
      </w:r>
      <w:r w:rsidR="004F5724">
        <w:t>zo spoedig mogelijk na het opstellen, doch niet later dan 2 werkdagen na het plaatsvinden van het overleg, met de raad te delen.</w:t>
      </w:r>
    </w:p>
    <w:p w14:paraId="2EC1C60A" w14:textId="6C6C6920" w:rsidR="004F5724" w:rsidRDefault="004F5724" w:rsidP="006A7530">
      <w:pPr>
        <w:pStyle w:val="Lijstalinea"/>
        <w:numPr>
          <w:ilvl w:val="0"/>
          <w:numId w:val="2"/>
        </w:numPr>
      </w:pPr>
      <w:r>
        <w:t xml:space="preserve">De raad verzoekt het DT </w:t>
      </w:r>
      <w:r w:rsidR="00030590">
        <w:t xml:space="preserve">om de verslagen van het DT-overleg zo spoedig mogelijk na vaststelling op </w:t>
      </w:r>
      <w:r w:rsidR="000C398F">
        <w:t>het eerstvolgende overleg</w:t>
      </w:r>
      <w:r w:rsidR="00030590">
        <w:t xml:space="preserve">, doch niet later dan </w:t>
      </w:r>
      <w:r w:rsidR="000C398F">
        <w:t xml:space="preserve">1 week </w:t>
      </w:r>
      <w:r w:rsidR="00A25636">
        <w:t>na vaststelling, met de FSR te delen.</w:t>
      </w:r>
    </w:p>
    <w:p w14:paraId="30525DBB" w14:textId="0794BB14" w:rsidR="00270931" w:rsidRDefault="00270931" w:rsidP="00270931">
      <w:r>
        <w:t xml:space="preserve">Mocht dit nodig zijn, </w:t>
      </w:r>
      <w:r w:rsidR="00713767">
        <w:t>overleggen we graag over de beste manier waarop we deze verzoeken tot uitvoer kunnen brengen.</w:t>
      </w:r>
    </w:p>
    <w:p w14:paraId="08FF8024" w14:textId="77777777" w:rsidR="00713767" w:rsidRDefault="00713767">
      <w:r>
        <w:br w:type="page"/>
      </w:r>
    </w:p>
    <w:p w14:paraId="3E218EE6" w14:textId="6FD99394" w:rsidR="00C01AC0" w:rsidRDefault="00C01AC0" w:rsidP="00C01AC0">
      <w:r>
        <w:lastRenderedPageBreak/>
        <w:t>Hopende u hiermee voldoende geïnformeerd te hebben, teken ik namens de gehele FSR en wacht ik uw reactie af.</w:t>
      </w:r>
    </w:p>
    <w:p w14:paraId="2873D6FC" w14:textId="77777777" w:rsidR="00C01AC0" w:rsidRDefault="00C01AC0" w:rsidP="00C01AC0"/>
    <w:p w14:paraId="7F0B5BAF" w14:textId="77777777" w:rsidR="00C01AC0" w:rsidRDefault="00C01AC0" w:rsidP="00C01AC0">
      <w:r>
        <w:t>Met vriendelijke groeten,</w:t>
      </w:r>
    </w:p>
    <w:p w14:paraId="71C9361E" w14:textId="77777777" w:rsidR="00C01AC0" w:rsidRDefault="00C01AC0" w:rsidP="00C01AC0"/>
    <w:p w14:paraId="0A1017BB" w14:textId="5A9326D8" w:rsidR="0064303B" w:rsidRPr="00C046E0" w:rsidRDefault="00C01AC0" w:rsidP="00C046E0">
      <w:pPr>
        <w:rPr>
          <w:i/>
          <w:iCs/>
        </w:rPr>
      </w:pPr>
      <w:r>
        <w:t>Freddie Kiel</w:t>
      </w:r>
      <w:r>
        <w:br/>
      </w:r>
      <w:r>
        <w:rPr>
          <w:i/>
          <w:iCs/>
        </w:rPr>
        <w:t>Voorzitter FSR FNWI</w:t>
      </w:r>
    </w:p>
    <w:sectPr w:rsidR="0064303B" w:rsidRPr="00C046E0" w:rsidSect="009261A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12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F4F1B" w14:textId="77777777" w:rsidR="007B3C4C" w:rsidRDefault="007B3C4C" w:rsidP="00BC332C">
      <w:r>
        <w:separator/>
      </w:r>
    </w:p>
  </w:endnote>
  <w:endnote w:type="continuationSeparator" w:id="0">
    <w:p w14:paraId="04BEDDC1" w14:textId="77777777" w:rsidR="007B3C4C" w:rsidRDefault="007B3C4C" w:rsidP="00BC3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341729"/>
      <w:docPartObj>
        <w:docPartGallery w:val="Page Numbers (Bottom of Page)"/>
        <w:docPartUnique/>
      </w:docPartObj>
    </w:sdtPr>
    <w:sdtEndPr/>
    <w:sdtContent>
      <w:sdt>
        <w:sdtPr>
          <w:id w:val="99075894"/>
          <w:docPartObj>
            <w:docPartGallery w:val="Page Numbers (Top of Page)"/>
            <w:docPartUnique/>
          </w:docPartObj>
        </w:sdtPr>
        <w:sdtEndPr/>
        <w:sdtContent>
          <w:p w14:paraId="48598943" w14:textId="77777777" w:rsidR="00CE3A97" w:rsidRDefault="00CE3A97" w:rsidP="00BA6A21">
            <w:pPr>
              <w:jc w:val="right"/>
            </w:pPr>
            <w:r>
              <w:t xml:space="preserve">Pagina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PAGE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NUMPAGES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470554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6F7DF7" w14:textId="77777777" w:rsidR="00CE3A97" w:rsidRDefault="00CE3A97" w:rsidP="00BA6A21">
            <w:pPr>
              <w:jc w:val="right"/>
            </w:pPr>
            <w:r>
              <w:t xml:space="preserve">Pagina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PAGE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 w:rsidRPr="00CE3A97">
              <w:rPr>
                <w:b/>
                <w:bCs/>
              </w:rPr>
              <w:t>2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NUMPAGES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 w:rsidRPr="00CE3A97">
              <w:rPr>
                <w:b/>
                <w:bCs/>
              </w:rPr>
              <w:t>2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C814D" w14:textId="77777777" w:rsidR="007B3C4C" w:rsidRDefault="007B3C4C" w:rsidP="00BC332C">
      <w:r>
        <w:separator/>
      </w:r>
    </w:p>
  </w:footnote>
  <w:footnote w:type="continuationSeparator" w:id="0">
    <w:p w14:paraId="3B08DEF9" w14:textId="77777777" w:rsidR="007B3C4C" w:rsidRDefault="007B3C4C" w:rsidP="00BC3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C0987" w14:textId="77777777" w:rsidR="00CE3A97" w:rsidRDefault="00CE3A97">
    <w:pPr>
      <w:pStyle w:val="Koptekst"/>
    </w:pPr>
    <w:r>
      <w:rPr>
        <w:noProof/>
      </w:rPr>
      <w:drawing>
        <wp:anchor distT="0" distB="0" distL="114300" distR="114300" simplePos="0" relativeHeight="251658243" behindDoc="0" locked="0" layoutInCell="1" allowOverlap="1" wp14:anchorId="53623A8D" wp14:editId="7A6D12E7">
          <wp:simplePos x="0" y="0"/>
          <wp:positionH relativeFrom="column">
            <wp:posOffset>-466383</wp:posOffset>
          </wp:positionH>
          <wp:positionV relativeFrom="paragraph">
            <wp:posOffset>1270</wp:posOffset>
          </wp:positionV>
          <wp:extent cx="1525270" cy="304800"/>
          <wp:effectExtent l="0" t="0" r="0" b="0"/>
          <wp:wrapSquare wrapText="bothSides"/>
          <wp:docPr id="404802665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527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406A2" w14:textId="77777777" w:rsidR="00CE3A97" w:rsidRDefault="004E2D5B" w:rsidP="00CE3A97">
    <w:pPr>
      <w:pStyle w:val="Kop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1" locked="0" layoutInCell="1" allowOverlap="1" wp14:anchorId="457B2666" wp14:editId="207CE1E9">
              <wp:simplePos x="0" y="0"/>
              <wp:positionH relativeFrom="margin">
                <wp:posOffset>4262755</wp:posOffset>
              </wp:positionH>
              <wp:positionV relativeFrom="margin">
                <wp:posOffset>-950595</wp:posOffset>
              </wp:positionV>
              <wp:extent cx="1602740" cy="1404620"/>
              <wp:effectExtent l="0" t="0" r="0" b="0"/>
              <wp:wrapTight wrapText="left">
                <wp:wrapPolygon edited="0">
                  <wp:start x="770" y="0"/>
                  <wp:lineTo x="770" y="21260"/>
                  <wp:lineTo x="20796" y="21260"/>
                  <wp:lineTo x="20796" y="0"/>
                  <wp:lineTo x="770" y="0"/>
                </wp:wrapPolygon>
              </wp:wrapTight>
              <wp:docPr id="995576554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274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b/>
                              <w:bCs/>
                              <w:color w:val="751B68"/>
                              <w:sz w:val="22"/>
                              <w:szCs w:val="22"/>
                            </w:rPr>
                            <w:id w:val="-767613735"/>
                            <w:lock w:val="contentLocked"/>
                            <w:placeholder>
                              <w:docPart w:val="8396FDBC0402441880D64235308204AC"/>
                            </w:placeholder>
                            <w:group/>
                          </w:sdtPr>
                          <w:sdtEndPr>
                            <w:rPr>
                              <w:b w:val="0"/>
                              <w:bCs w:val="0"/>
                              <w:color w:val="auto"/>
                              <w:sz w:val="16"/>
                              <w:szCs w:val="16"/>
                            </w:rPr>
                          </w:sdtEndPr>
                          <w:sdtContent>
                            <w:sdt>
                              <w:sdtPr>
                                <w:rPr>
                                  <w:b/>
                                  <w:bCs/>
                                  <w:color w:val="751B68"/>
                                  <w:sz w:val="22"/>
                                  <w:szCs w:val="22"/>
                                </w:rPr>
                                <w:alias w:val="Onderdeel"/>
                                <w:tag w:val="Onderdeel"/>
                                <w:id w:val="288710724"/>
                                <w:placeholder>
                                  <w:docPart w:val="8396FDBC0402441880D64235308204AC"/>
                                </w:placeholder>
                              </w:sdtPr>
                              <w:sdtEndPr/>
                              <w:sdtContent>
                                <w:p w14:paraId="70F7499C" w14:textId="2A785F37" w:rsidR="005F5A4D" w:rsidRPr="005F5A4D" w:rsidRDefault="00DB1E7F" w:rsidP="00CE3A97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color w:val="751B68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751B68"/>
                                      <w:sz w:val="22"/>
                                      <w:szCs w:val="22"/>
                                    </w:rPr>
                                    <w:t>Dagelijks bestuur</w:t>
                                  </w:r>
                                </w:p>
                              </w:sdtContent>
                            </w:sdt>
                            <w:p w14:paraId="59CFCFEB" w14:textId="77777777" w:rsidR="006D07D7" w:rsidRPr="006D07D7" w:rsidRDefault="006D07D7" w:rsidP="006D07D7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>Kamer A0.10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  <w:t>Science Park 904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  <w:t>1098 XH Amsterdam</w:t>
                              </w:r>
                            </w:p>
                            <w:p w14:paraId="14685A18" w14:textId="77777777" w:rsidR="00CE3A97" w:rsidRPr="00BC332C" w:rsidRDefault="00CE3A97" w:rsidP="00CE3A97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4303B">
                                <w:rPr>
                                  <w:sz w:val="16"/>
                                  <w:szCs w:val="16"/>
                                </w:rPr>
                                <w:t>Postbus 94214</w:t>
                              </w:r>
                              <w:r w:rsidRPr="0064303B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BC332C">
                                <w:rPr>
                                  <w:sz w:val="16"/>
                                  <w:szCs w:val="16"/>
                                </w:rPr>
                                <w:t>1090 GE Amsterdam</w:t>
                              </w:r>
                            </w:p>
                            <w:p w14:paraId="0254F788" w14:textId="77777777" w:rsidR="00CE3A97" w:rsidRPr="006D07D7" w:rsidRDefault="00CE3A97" w:rsidP="00CE3A97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 xml:space="preserve">T </w:t>
                              </w:r>
                              <w:r w:rsidR="006B7F8C" w:rsidRPr="006D07D7">
                                <w:rPr>
                                  <w:sz w:val="16"/>
                                  <w:szCs w:val="16"/>
                                </w:rPr>
                                <w:t>(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>020</w:t>
                              </w:r>
                              <w:r w:rsidR="006B7F8C" w:rsidRPr="006D07D7">
                                <w:rPr>
                                  <w:sz w:val="16"/>
                                  <w:szCs w:val="16"/>
                                </w:rPr>
                                <w:t>)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 xml:space="preserve"> 525 5878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sdt>
                                <w:sdtP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alias w:val="E-mailadres"/>
                                  <w:tag w:val="E-mailadres"/>
                                  <w:id w:val="316085655"/>
                                  <w:placeholder>
                                    <w:docPart w:val="8396FDBC0402441880D64235308204AC"/>
                                  </w:placeholder>
                                </w:sdtPr>
                                <w:sdtEndPr/>
                                <w:sdtContent>
                                  <w:r w:rsidRPr="006D07D7">
                                    <w:rPr>
                                      <w:sz w:val="16"/>
                                      <w:szCs w:val="16"/>
                                    </w:rPr>
                                    <w:t>fnwi@studentenraad.nl</w:t>
                                  </w:r>
                                </w:sdtContent>
                              </w:sdt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  <w:t>studentenraad.nl/fnwi</w:t>
                              </w:r>
                            </w:p>
                          </w:sdtContent>
                        </w:sdt>
                        <w:p w14:paraId="10A8C159" w14:textId="77777777" w:rsidR="00CE3A97" w:rsidRPr="006D07D7" w:rsidRDefault="00CE3A97" w:rsidP="00CE3A9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57B2666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335.65pt;margin-top:-74.85pt;width:126.2pt;height:110.6pt;z-index:-251658238;visibility:visible;mso-wrap-style:square;mso-width-percent:0;mso-height-percent:20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" filled="f" stroked="f">
              <v:textbox style="mso-fit-shape-to-text:t">
                <w:txbxContent>
                  <w:sdt>
                    <w:sdtPr>
                      <w:rPr>
                        <w:b/>
                        <w:bCs/>
                        <w:color w:val="751B68"/>
                        <w:sz w:val="22"/>
                        <w:szCs w:val="22"/>
                      </w:rPr>
                      <w:id w:val="-767613735"/>
                      <w:lock w:val="contentLocked"/>
                      <w:placeholder>
                        <w:docPart w:val="8396FDBC0402441880D64235308204AC"/>
                      </w:placeholder>
                      <w:group/>
                    </w:sdtPr>
                    <w:sdtEndPr>
                      <w:rPr>
                        <w:b w:val="0"/>
                        <w:bCs w:val="0"/>
                        <w:color w:val="auto"/>
                        <w:sz w:val="16"/>
                        <w:szCs w:val="16"/>
                      </w:rPr>
                    </w:sdtEndPr>
                    <w:sdtContent>
                      <w:sdt>
                        <w:sdtPr>
                          <w:rPr>
                            <w:b/>
                            <w:bCs/>
                            <w:color w:val="751B68"/>
                            <w:sz w:val="22"/>
                            <w:szCs w:val="22"/>
                          </w:rPr>
                          <w:alias w:val="Onderdeel"/>
                          <w:tag w:val="Onderdeel"/>
                          <w:id w:val="288710724"/>
                          <w:placeholder>
                            <w:docPart w:val="8396FDBC0402441880D64235308204AC"/>
                          </w:placeholder>
                        </w:sdtPr>
                        <w:sdtEndPr/>
                        <w:sdtContent>
                          <w:p w14:paraId="70F7499C" w14:textId="2A785F37" w:rsidR="005F5A4D" w:rsidRPr="005F5A4D" w:rsidRDefault="00DB1E7F" w:rsidP="00CE3A97">
                            <w:pPr>
                              <w:jc w:val="right"/>
                              <w:rPr>
                                <w:b/>
                                <w:bCs/>
                                <w:color w:val="751B68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751B68"/>
                                <w:sz w:val="22"/>
                                <w:szCs w:val="22"/>
                              </w:rPr>
                              <w:t>Dagelijks bestuur</w:t>
                            </w:r>
                          </w:p>
                        </w:sdtContent>
                      </w:sdt>
                      <w:p w14:paraId="59CFCFEB" w14:textId="77777777" w:rsidR="006D07D7" w:rsidRPr="006D07D7" w:rsidRDefault="006D07D7" w:rsidP="006D07D7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6D07D7">
                          <w:rPr>
                            <w:sz w:val="16"/>
                            <w:szCs w:val="16"/>
                          </w:rPr>
                          <w:t>Kamer A0.10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br/>
                          <w:t>Science Park 904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br/>
                          <w:t>1098 XH Amsterdam</w:t>
                        </w:r>
                      </w:p>
                      <w:p w14:paraId="14685A18" w14:textId="77777777" w:rsidR="00CE3A97" w:rsidRPr="00BC332C" w:rsidRDefault="00CE3A97" w:rsidP="00CE3A97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64303B">
                          <w:rPr>
                            <w:sz w:val="16"/>
                            <w:szCs w:val="16"/>
                          </w:rPr>
                          <w:t>Postbus 94214</w:t>
                        </w:r>
                        <w:r w:rsidRPr="0064303B">
                          <w:rPr>
                            <w:sz w:val="16"/>
                            <w:szCs w:val="16"/>
                          </w:rPr>
                          <w:br/>
                        </w:r>
                        <w:r w:rsidRPr="00BC332C">
                          <w:rPr>
                            <w:sz w:val="16"/>
                            <w:szCs w:val="16"/>
                          </w:rPr>
                          <w:t>1090 GE Amsterdam</w:t>
                        </w:r>
                      </w:p>
                      <w:p w14:paraId="0254F788" w14:textId="77777777" w:rsidR="00CE3A97" w:rsidRPr="006D07D7" w:rsidRDefault="00CE3A97" w:rsidP="00CE3A97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6D07D7">
                          <w:rPr>
                            <w:sz w:val="16"/>
                            <w:szCs w:val="16"/>
                          </w:rPr>
                          <w:t xml:space="preserve">T </w:t>
                        </w:r>
                        <w:r w:rsidR="006B7F8C" w:rsidRPr="006D07D7">
                          <w:rPr>
                            <w:sz w:val="16"/>
                            <w:szCs w:val="16"/>
                          </w:rPr>
                          <w:t>(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t>020</w:t>
                        </w:r>
                        <w:r w:rsidR="006B7F8C" w:rsidRPr="006D07D7">
                          <w:rPr>
                            <w:sz w:val="16"/>
                            <w:szCs w:val="16"/>
                          </w:rPr>
                          <w:t>)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t xml:space="preserve"> 525 5878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br/>
                        </w:r>
                        <w:sdt>
                          <w:sdtPr>
                            <w:rPr>
                              <w:sz w:val="16"/>
                              <w:szCs w:val="16"/>
                              <w:lang w:val="en-GB"/>
                            </w:rPr>
                            <w:alias w:val="E-mailadres"/>
                            <w:tag w:val="E-mailadres"/>
                            <w:id w:val="316085655"/>
                            <w:placeholder>
                              <w:docPart w:val="8396FDBC0402441880D64235308204AC"/>
                            </w:placeholder>
                          </w:sdtPr>
                          <w:sdtEndPr/>
                          <w:sdtContent>
                            <w:r w:rsidRPr="006D07D7">
                              <w:rPr>
                                <w:sz w:val="16"/>
                                <w:szCs w:val="16"/>
                              </w:rPr>
                              <w:t>fnwi@studentenraad.nl</w:t>
                            </w:r>
                          </w:sdtContent>
                        </w:sdt>
                        <w:r w:rsidRPr="006D07D7">
                          <w:rPr>
                            <w:sz w:val="16"/>
                            <w:szCs w:val="16"/>
                          </w:rPr>
                          <w:br/>
                          <w:t>studentenraad.nl/fnwi</w:t>
                        </w:r>
                      </w:p>
                    </w:sdtContent>
                  </w:sdt>
                  <w:p w14:paraId="10A8C159" w14:textId="77777777" w:rsidR="00CE3A97" w:rsidRPr="006D07D7" w:rsidRDefault="00CE3A97" w:rsidP="00CE3A97"/>
                </w:txbxContent>
              </v:textbox>
              <w10:wrap type="tight" side="left" anchorx="margin" anchory="margin"/>
            </v:shape>
          </w:pict>
        </mc:Fallback>
      </mc:AlternateContent>
    </w:r>
    <w:r w:rsidR="000A4A28">
      <w:rPr>
        <w:noProof/>
      </w:rPr>
      <w:drawing>
        <wp:anchor distT="0" distB="0" distL="114300" distR="114300" simplePos="0" relativeHeight="251658240" behindDoc="0" locked="0" layoutInCell="1" allowOverlap="1" wp14:anchorId="71F36CBA" wp14:editId="229F078B">
          <wp:simplePos x="0" y="0"/>
          <wp:positionH relativeFrom="leftMargin">
            <wp:posOffset>190500</wp:posOffset>
          </wp:positionH>
          <wp:positionV relativeFrom="paragraph">
            <wp:posOffset>12700</wp:posOffset>
          </wp:positionV>
          <wp:extent cx="617220" cy="411480"/>
          <wp:effectExtent l="0" t="0" r="0" b="7620"/>
          <wp:wrapSquare wrapText="bothSides"/>
          <wp:docPr id="1238940723" name="Afbeelding 4" descr="Afbeelding met Lila, paars,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9112240" name="Afbeelding 4" descr="Afbeelding met Lila, paars,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33BB">
      <w:rPr>
        <w:noProof/>
      </w:rPr>
      <w:drawing>
        <wp:anchor distT="0" distB="0" distL="114300" distR="114300" simplePos="0" relativeHeight="251658241" behindDoc="0" locked="0" layoutInCell="1" allowOverlap="1" wp14:anchorId="49F12F98" wp14:editId="44BBBABA">
          <wp:simplePos x="0" y="0"/>
          <wp:positionH relativeFrom="margin">
            <wp:posOffset>-22225</wp:posOffset>
          </wp:positionH>
          <wp:positionV relativeFrom="paragraph">
            <wp:posOffset>-75565</wp:posOffset>
          </wp:positionV>
          <wp:extent cx="1868170" cy="861060"/>
          <wp:effectExtent l="0" t="0" r="0" b="0"/>
          <wp:wrapSquare wrapText="bothSides"/>
          <wp:docPr id="775771890" name="Afbeelding 5" descr="Facultaire Studentenraad, Faculteit der Natuurwetenschappen, Wiskunde en Informat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5771890" name="Afbeelding 5" descr="Facultaire Studentenraad, Faculteit der Natuurwetenschappen, Wiskunde en Informat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7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6F5B80" w14:textId="77777777" w:rsidR="00CE3A97" w:rsidRDefault="00CE3A9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622D4"/>
    <w:multiLevelType w:val="hybridMultilevel"/>
    <w:tmpl w:val="44980B1A"/>
    <w:lvl w:ilvl="0" w:tplc="BE52EED0">
      <w:start w:val="18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50172"/>
    <w:multiLevelType w:val="hybridMultilevel"/>
    <w:tmpl w:val="0BF298DC"/>
    <w:lvl w:ilvl="0" w:tplc="882EAECA">
      <w:start w:val="109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662221">
    <w:abstractNumId w:val="1"/>
  </w:num>
  <w:num w:numId="2" w16cid:durableId="1091968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9EE"/>
    <w:rsid w:val="00030590"/>
    <w:rsid w:val="000550B2"/>
    <w:rsid w:val="0007488F"/>
    <w:rsid w:val="00084088"/>
    <w:rsid w:val="0009128D"/>
    <w:rsid w:val="000A4A28"/>
    <w:rsid w:val="000C398F"/>
    <w:rsid w:val="000E1AB3"/>
    <w:rsid w:val="00127C86"/>
    <w:rsid w:val="001727F5"/>
    <w:rsid w:val="001C0C30"/>
    <w:rsid w:val="0022524D"/>
    <w:rsid w:val="002333BB"/>
    <w:rsid w:val="002416E9"/>
    <w:rsid w:val="00270931"/>
    <w:rsid w:val="002A1F17"/>
    <w:rsid w:val="003004A7"/>
    <w:rsid w:val="00301330"/>
    <w:rsid w:val="004506CB"/>
    <w:rsid w:val="004E2D5B"/>
    <w:rsid w:val="004F5724"/>
    <w:rsid w:val="00530092"/>
    <w:rsid w:val="005545C4"/>
    <w:rsid w:val="005A1B36"/>
    <w:rsid w:val="005A4F6D"/>
    <w:rsid w:val="005F5A4D"/>
    <w:rsid w:val="00633026"/>
    <w:rsid w:val="0064303B"/>
    <w:rsid w:val="00653E4D"/>
    <w:rsid w:val="006A7530"/>
    <w:rsid w:val="006B0BE3"/>
    <w:rsid w:val="006B7F8C"/>
    <w:rsid w:val="006D07D7"/>
    <w:rsid w:val="00713746"/>
    <w:rsid w:val="00713767"/>
    <w:rsid w:val="007138CC"/>
    <w:rsid w:val="00745A37"/>
    <w:rsid w:val="00773A72"/>
    <w:rsid w:val="007B3C4C"/>
    <w:rsid w:val="007E3A16"/>
    <w:rsid w:val="007F4358"/>
    <w:rsid w:val="00807B3E"/>
    <w:rsid w:val="008473B0"/>
    <w:rsid w:val="008A126D"/>
    <w:rsid w:val="008C3860"/>
    <w:rsid w:val="00907AA4"/>
    <w:rsid w:val="009261A2"/>
    <w:rsid w:val="009379EE"/>
    <w:rsid w:val="009C6A45"/>
    <w:rsid w:val="009D39D3"/>
    <w:rsid w:val="00A25636"/>
    <w:rsid w:val="00A25EA1"/>
    <w:rsid w:val="00A27374"/>
    <w:rsid w:val="00A86812"/>
    <w:rsid w:val="00A923A6"/>
    <w:rsid w:val="00AE3FE2"/>
    <w:rsid w:val="00AF63C0"/>
    <w:rsid w:val="00B12590"/>
    <w:rsid w:val="00B8335E"/>
    <w:rsid w:val="00BA6A21"/>
    <w:rsid w:val="00BC332C"/>
    <w:rsid w:val="00BE2443"/>
    <w:rsid w:val="00BF4C09"/>
    <w:rsid w:val="00C01AC0"/>
    <w:rsid w:val="00C046E0"/>
    <w:rsid w:val="00CA687B"/>
    <w:rsid w:val="00CE3A97"/>
    <w:rsid w:val="00DB1E7F"/>
    <w:rsid w:val="00E778F6"/>
    <w:rsid w:val="00F237FF"/>
    <w:rsid w:val="00FC1A16"/>
    <w:rsid w:val="00FD19A3"/>
    <w:rsid w:val="02B7670D"/>
    <w:rsid w:val="03EE6AD2"/>
    <w:rsid w:val="0BFCF5FC"/>
    <w:rsid w:val="44EEC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7BB20"/>
  <w15:chartTrackingRefBased/>
  <w15:docId w15:val="{79CCAA27-5E45-4C3D-B3A0-9AA0E8FD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E3A97"/>
    <w:rPr>
      <w:rFonts w:ascii="Cambria" w:hAnsi="Cambria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64303B"/>
    <w:pPr>
      <w:outlineLvl w:val="0"/>
    </w:pPr>
    <w:rPr>
      <w:b/>
      <w:bCs/>
      <w:color w:val="751B68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F5A4D"/>
    <w:pPr>
      <w:outlineLvl w:val="1"/>
    </w:pPr>
    <w:rPr>
      <w:i/>
      <w:iCs/>
      <w:color w:val="751B68"/>
      <w:sz w:val="24"/>
      <w:szCs w:val="24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550B2"/>
    <w:pPr>
      <w:outlineLvl w:val="2"/>
    </w:pPr>
    <w:rPr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A1F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A1F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A1F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A1F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A1F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A1F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4303B"/>
    <w:rPr>
      <w:rFonts w:ascii="Cambria" w:hAnsi="Cambria"/>
      <w:b/>
      <w:bCs/>
      <w:color w:val="751B68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5F5A4D"/>
    <w:rPr>
      <w:rFonts w:ascii="Cambria" w:hAnsi="Cambria"/>
      <w:i/>
      <w:iCs/>
      <w:color w:val="751B68"/>
      <w:sz w:val="24"/>
      <w:szCs w:val="24"/>
    </w:rPr>
  </w:style>
  <w:style w:type="character" w:customStyle="1" w:styleId="Kop3Char">
    <w:name w:val="Kop 3 Char"/>
    <w:basedOn w:val="Standaardalinea-lettertype"/>
    <w:link w:val="Kop3"/>
    <w:uiPriority w:val="9"/>
    <w:rsid w:val="000550B2"/>
    <w:rPr>
      <w:rFonts w:ascii="Cambria" w:hAnsi="Cambria"/>
      <w:b/>
      <w:bCs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A1F1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A1F1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A1F1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A1F1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A1F1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A1F1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A4A28"/>
    <w:pPr>
      <w:spacing w:line="240" w:lineRule="auto"/>
    </w:pPr>
    <w:rPr>
      <w:b/>
      <w:bCs/>
      <w:color w:val="751B6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A4A28"/>
    <w:rPr>
      <w:rFonts w:ascii="Cambria" w:hAnsi="Cambria"/>
      <w:b/>
      <w:bCs/>
      <w:color w:val="751B6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261A2"/>
    <w:pPr>
      <w:numPr>
        <w:ilvl w:val="1"/>
      </w:numPr>
    </w:pPr>
    <w:rPr>
      <w:rFonts w:eastAsiaTheme="majorEastAsia" w:cstheme="majorBidi"/>
      <w:color w:val="BA8DB3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261A2"/>
    <w:rPr>
      <w:rFonts w:ascii="Cambria" w:eastAsiaTheme="majorEastAsia" w:hAnsi="Cambria" w:cstheme="majorBidi"/>
      <w:color w:val="BA8DB3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A1F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A1F1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A1F1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A1F1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A1F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A1F1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A1F17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2A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A1F17"/>
  </w:style>
  <w:style w:type="paragraph" w:styleId="Voettekst">
    <w:name w:val="footer"/>
    <w:basedOn w:val="Standaard"/>
    <w:link w:val="VoettekstChar"/>
    <w:uiPriority w:val="99"/>
    <w:unhideWhenUsed/>
    <w:rsid w:val="002A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A1F17"/>
  </w:style>
  <w:style w:type="character" w:styleId="Tekstvantijdelijkeaanduiding">
    <w:name w:val="Placeholder Text"/>
    <w:basedOn w:val="Standaardalinea-lettertype"/>
    <w:uiPriority w:val="99"/>
    <w:semiHidden/>
    <w:rsid w:val="0064303B"/>
    <w:rPr>
      <w:color w:val="666666"/>
    </w:rPr>
  </w:style>
  <w:style w:type="table" w:styleId="Tabelraster">
    <w:name w:val="Table Grid"/>
    <w:basedOn w:val="Standaardtabel"/>
    <w:uiPriority w:val="39"/>
    <w:rsid w:val="00C01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bin\OneDrive%20-%20UvA\FSR%20FNWI\Sjablonen\Basi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396FDBC0402441880D64235308204A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3A318D8-78D7-4A83-9D8F-7E5511A3FAF3}"/>
      </w:docPartPr>
      <w:docPartBody>
        <w:p w:rsidR="009817A5" w:rsidRDefault="00F74C35" w:rsidP="00F74C35">
          <w:pPr>
            <w:pStyle w:val="8396FDBC0402441880D64235308204AC"/>
          </w:pPr>
          <w:r w:rsidRPr="005728BE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C35"/>
    <w:rsid w:val="00653E4D"/>
    <w:rsid w:val="00803764"/>
    <w:rsid w:val="00907AA4"/>
    <w:rsid w:val="009817A5"/>
    <w:rsid w:val="00F7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F74C35"/>
    <w:rPr>
      <w:color w:val="666666"/>
    </w:rPr>
  </w:style>
  <w:style w:type="paragraph" w:customStyle="1" w:styleId="8396FDBC0402441880D64235308204AC">
    <w:name w:val="8396FDBC0402441880D64235308204AC"/>
    <w:rsid w:val="00F74C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4F53E0E-8001-49CC-B678-A09ACA9FECB3}">
  <we:reference id="f1abd87f-a3ba-42fb-91d5-100000000000" version="1.0.0.6" store="EXCatalog" storeType="EXCatalog"/>
  <we:alternateReferences>
    <we:reference id="WA104380278" version="1.0.0.6" store="nl-NL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532b6b-373c-4a95-b5b3-a4a2b40c221c">
      <Terms xmlns="http://schemas.microsoft.com/office/infopath/2007/PartnerControls"/>
    </lcf76f155ced4ddcb4097134ff3c332f>
    <TaxCatchAll xmlns="bfc7e68f-a23c-4b8a-9072-d20b54c93a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46C73203AB345845A6E4BB36D6D2F" ma:contentTypeVersion="13" ma:contentTypeDescription="Create a new document." ma:contentTypeScope="" ma:versionID="6090d3dab1d48bb71b862cc934aa4959">
  <xsd:schema xmlns:xsd="http://www.w3.org/2001/XMLSchema" xmlns:xs="http://www.w3.org/2001/XMLSchema" xmlns:p="http://schemas.microsoft.com/office/2006/metadata/properties" xmlns:ns2="ce532b6b-373c-4a95-b5b3-a4a2b40c221c" xmlns:ns3="bfc7e68f-a23c-4b8a-9072-d20b54c93aa2" targetNamespace="http://schemas.microsoft.com/office/2006/metadata/properties" ma:root="true" ma:fieldsID="c595650aca38268ee853978a15eec671" ns2:_="" ns3:_="">
    <xsd:import namespace="ce532b6b-373c-4a95-b5b3-a4a2b40c221c"/>
    <xsd:import namespace="bfc7e68f-a23c-4b8a-9072-d20b54c93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32b6b-373c-4a95-b5b3-a4a2b40c2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9b6ca76-abda-4f5c-bf70-6374a71c1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7e68f-a23c-4b8a-9072-d20b54c93a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89d78b-b0b6-4896-b2d4-729b04d5644f}" ma:internalName="TaxCatchAll" ma:showField="CatchAllData" ma:web="bfc7e68f-a23c-4b8a-9072-d20b54c93a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CB065-CE6C-4F26-B8C0-EBD6B58D3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9A084D-01A8-4542-9F92-CD394E07E98F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bfc7e68f-a23c-4b8a-9072-d20b54c93aa2"/>
    <ds:schemaRef ds:uri="ce532b6b-373c-4a95-b5b3-a4a2b40c221c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FC6A044-4820-43FF-856E-511C6BCC26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BFE306-AC43-48B1-AD30-66FE0FCC6C20}"/>
</file>

<file path=docProps/app.xml><?xml version="1.0" encoding="utf-8"?>
<Properties xmlns="http://schemas.openxmlformats.org/officeDocument/2006/extended-properties" xmlns:vt="http://schemas.openxmlformats.org/officeDocument/2006/docPropsVTypes">
  <Template>Basis</Template>
  <TotalTime>0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Wacanno</dc:creator>
  <cp:keywords/>
  <dc:description/>
  <cp:lastModifiedBy>Robin Wacanno</cp:lastModifiedBy>
  <cp:revision>31</cp:revision>
  <cp:lastPrinted>2025-05-23T14:40:00Z</cp:lastPrinted>
  <dcterms:created xsi:type="dcterms:W3CDTF">2025-05-19T14:18:00Z</dcterms:created>
  <dcterms:modified xsi:type="dcterms:W3CDTF">2025-06-05T09:51:00Z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0x010100EB746C73203AB345845A6E4BB36D6D2F</vt:lpwstr>
  </property>
  <property fmtid="{D5CDD505-2E9C-101B-9397-08002B2CF9AE}" pid="3" name="MediaServiceImageTags">
    <vt:lpwstr/>
  </property>
</Properties>
</file>